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44150538"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Pr="005A649D">
        <w:rPr>
          <w:rFonts w:eastAsia="Arial Unicode MS" w:cs="Arial"/>
          <w:bCs/>
          <w:sz w:val="24"/>
        </w:rPr>
        <w:t>GPP TSG-WG SA2 Meeting</w:t>
      </w:r>
      <w:r w:rsidR="00D87E47">
        <w:rPr>
          <w:rFonts w:eastAsia="Arial Unicode MS" w:cs="Arial"/>
          <w:bCs/>
          <w:sz w:val="24"/>
        </w:rPr>
        <w:t xml:space="preserve"> #159</w:t>
      </w:r>
      <w:r w:rsidRPr="005A649D">
        <w:rPr>
          <w:rFonts w:eastAsia="Arial Unicode MS" w:cs="Arial"/>
          <w:bCs/>
          <w:sz w:val="24"/>
        </w:rPr>
        <w:tab/>
      </w:r>
      <w:r w:rsidR="00D87E47">
        <w:rPr>
          <w:rFonts w:eastAsia="宋体"/>
          <w:i/>
          <w:sz w:val="28"/>
          <w:lang w:eastAsia="en-US"/>
        </w:rPr>
        <w:t>S2-</w:t>
      </w:r>
      <w:r w:rsidR="009A71A1">
        <w:rPr>
          <w:rFonts w:eastAsia="宋体"/>
          <w:i/>
          <w:sz w:val="28"/>
          <w:lang w:eastAsia="en-US"/>
        </w:rPr>
        <w:t>2310558</w:t>
      </w:r>
    </w:p>
    <w:p w14:paraId="37750D69" w14:textId="585DBFBD" w:rsidR="001C4B93" w:rsidRPr="005A649D" w:rsidRDefault="00D87E47" w:rsidP="001C4B93">
      <w:pPr>
        <w:pStyle w:val="a4"/>
        <w:pBdr>
          <w:bottom w:val="single" w:sz="4" w:space="1" w:color="auto"/>
        </w:pBdr>
        <w:tabs>
          <w:tab w:val="right" w:pos="9638"/>
        </w:tabs>
        <w:ind w:right="-57"/>
        <w:rPr>
          <w:rFonts w:eastAsia="Arial Unicode MS" w:cs="Arial"/>
          <w:b w:val="0"/>
          <w:bCs/>
          <w:sz w:val="24"/>
        </w:rPr>
      </w:pPr>
      <w:r w:rsidRPr="00D87E47">
        <w:rPr>
          <w:rFonts w:eastAsia="Arial Unicode MS" w:cs="Arial"/>
          <w:bCs/>
          <w:sz w:val="24"/>
        </w:rPr>
        <w:t>Xiamen, China, October 09 – 13, 2023</w:t>
      </w:r>
      <w:r w:rsidR="001C4B93" w:rsidRPr="005A649D">
        <w:rPr>
          <w:rFonts w:eastAsia="Arial Unicode MS" w:cs="Arial"/>
          <w:bCs/>
        </w:rPr>
        <w:tab/>
      </w:r>
      <w:r>
        <w:rPr>
          <w:rFonts w:cs="Arial"/>
          <w:bCs/>
          <w:color w:val="0000FF"/>
        </w:rPr>
        <w:t>(revision of S2-23</w:t>
      </w:r>
      <w:r w:rsidR="001C4B93" w:rsidRPr="005A649D">
        <w:rPr>
          <w:rFonts w:cs="Arial"/>
          <w:bCs/>
          <w:color w:val="0000FF"/>
        </w:rPr>
        <w:t>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41A46497"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B77182" w:rsidRPr="00B77182">
        <w:rPr>
          <w:rFonts w:ascii="Arial" w:hAnsi="Arial" w:cs="Arial"/>
          <w:b/>
        </w:rPr>
        <w:t>Architectural Assumptions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0A11E394"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.3</w:t>
      </w:r>
    </w:p>
    <w:p w14:paraId="065D565B" w14:textId="5817A566"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00CA1D5F">
        <w:rPr>
          <w:rFonts w:ascii="Arial" w:hAnsi="Arial" w:cs="Arial"/>
          <w:b/>
        </w:rPr>
        <w:t xml:space="preserve"> </w:t>
      </w:r>
      <w:r w:rsidR="00B77182">
        <w:rPr>
          <w:rFonts w:ascii="Arial" w:hAnsi="Arial" w:cs="Arial"/>
          <w:b/>
        </w:rPr>
        <w:t>Ph2 / Rel-19</w:t>
      </w:r>
    </w:p>
    <w:p w14:paraId="39D1F9A3" w14:textId="70F17A60"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B77182">
        <w:rPr>
          <w:rFonts w:ascii="Arial" w:hAnsi="Arial" w:cs="Arial"/>
          <w:i/>
        </w:rPr>
        <w:t xml:space="preserve">to update the </w:t>
      </w:r>
      <w:r w:rsidR="00B77182" w:rsidRPr="00B77182">
        <w:rPr>
          <w:rFonts w:ascii="Arial" w:hAnsi="Arial" w:cs="Arial"/>
          <w:i/>
        </w:rPr>
        <w:t>Architectural Assumptions</w:t>
      </w:r>
      <w:r w:rsidR="00B77182">
        <w:rPr>
          <w:rFonts w:ascii="Arial" w:hAnsi="Arial" w:cs="Arial"/>
          <w:i/>
        </w:rPr>
        <w:t xml:space="preserve"> for the FS_XRM</w:t>
      </w:r>
      <w:r w:rsidR="009A71A1">
        <w:rPr>
          <w:rFonts w:ascii="Arial" w:hAnsi="Arial" w:cs="Arial"/>
          <w:i/>
        </w:rPr>
        <w:t>_</w:t>
      </w:r>
      <w:r w:rsidR="00B77182">
        <w:rPr>
          <w:rFonts w:ascii="Arial" w:hAnsi="Arial" w:cs="Arial"/>
          <w:i/>
        </w:rPr>
        <w:t xml:space="preserve">Ph2 based on the </w:t>
      </w:r>
      <w:r w:rsidR="00B77182" w:rsidRPr="00B77182">
        <w:rPr>
          <w:rFonts w:ascii="Arial" w:hAnsi="Arial" w:cs="Arial"/>
          <w:i/>
        </w:rPr>
        <w:t>Architectural Assumptions</w:t>
      </w:r>
      <w:r w:rsidR="00B77182">
        <w:rPr>
          <w:rFonts w:ascii="Arial" w:hAnsi="Arial" w:cs="Arial"/>
          <w:i/>
        </w:rPr>
        <w:t xml:space="preserve"> for the FS_XRM</w:t>
      </w:r>
      <w:r w:rsidR="004E05E1" w:rsidRPr="004E05E1">
        <w:rPr>
          <w:rFonts w:ascii="Arial" w:hAnsi="Arial" w:cs="Arial"/>
          <w:i/>
        </w:rPr>
        <w:t>.</w:t>
      </w:r>
    </w:p>
    <w:p w14:paraId="6F62503F" w14:textId="77777777" w:rsidR="001C4B93" w:rsidRPr="005A649D" w:rsidRDefault="001C4B93" w:rsidP="001C4B93">
      <w:pPr>
        <w:pStyle w:val="1"/>
      </w:pPr>
      <w:r w:rsidRPr="005A649D">
        <w:t>1. Introduction</w:t>
      </w:r>
    </w:p>
    <w:p w14:paraId="2AAD9BBF" w14:textId="77777777" w:rsidR="009A71A1" w:rsidRPr="00F0263B" w:rsidRDefault="009A71A1" w:rsidP="009A71A1">
      <w:pPr>
        <w:rPr>
          <w:lang w:val="en-US" w:eastAsia="zh-CN"/>
        </w:rPr>
      </w:pPr>
      <w:r w:rsidRPr="004871C3">
        <w:rPr>
          <w:rFonts w:hint="eastAsia"/>
          <w:lang w:val="en-US" w:eastAsia="zh-CN"/>
        </w:rPr>
        <w:t xml:space="preserve">In </w:t>
      </w:r>
      <w:r>
        <w:rPr>
          <w:lang w:val="en-US" w:eastAsia="zh-CN"/>
        </w:rPr>
        <w:t>Release-18</w:t>
      </w:r>
      <w:r>
        <w:rPr>
          <w:rFonts w:hint="eastAsia"/>
          <w:lang w:val="en-US" w:eastAsia="zh-CN"/>
        </w:rPr>
        <w:t xml:space="preserve">, </w:t>
      </w:r>
      <w:r>
        <w:rPr>
          <w:lang w:val="en-US" w:eastAsia="zh-CN"/>
        </w:rPr>
        <w:t xml:space="preserve">the </w:t>
      </w:r>
      <w:r w:rsidRPr="00B77182">
        <w:rPr>
          <w:lang w:val="en-US" w:eastAsia="zh-CN"/>
        </w:rPr>
        <w:t>Architectur</w:t>
      </w:r>
      <w:r>
        <w:rPr>
          <w:lang w:val="en-US" w:eastAsia="zh-CN"/>
        </w:rPr>
        <w:t xml:space="preserve">al Assumptions for the FS_XRM have been documented in the TR23.700-60, the main part of the </w:t>
      </w:r>
      <w:r w:rsidRPr="00B77182">
        <w:rPr>
          <w:lang w:val="en-US" w:eastAsia="zh-CN"/>
        </w:rPr>
        <w:t>Architectur</w:t>
      </w:r>
      <w:r>
        <w:rPr>
          <w:lang w:val="en-US" w:eastAsia="zh-CN"/>
        </w:rPr>
        <w:t>al Assumptions for the FS_XRM can be reused for the Release-19 FS_XRMPh2, however, the defined QoS Monitoring, PDU Set QoS, PDU Set information and PDU Set based handing information defined in R18 should be the baseline for the R19 study, and new XRM application and new XRM traf</w:t>
      </w:r>
      <w:bookmarkStart w:id="0" w:name="_GoBack"/>
      <w:bookmarkEnd w:id="0"/>
      <w:r>
        <w:rPr>
          <w:lang w:val="en-US" w:eastAsia="zh-CN"/>
        </w:rPr>
        <w:t xml:space="preserve">fic needs to be studied in R19 based on the defined PDU Set related information. In R19, the non-3GPP access is to be supported for the PDU Set based handling. </w:t>
      </w:r>
      <w:r>
        <w:rPr>
          <w:rFonts w:hint="eastAsia"/>
          <w:lang w:val="en-US" w:eastAsia="zh-CN"/>
        </w:rPr>
        <w:t>F</w:t>
      </w:r>
      <w:r>
        <w:rPr>
          <w:lang w:val="en-US" w:eastAsia="zh-CN"/>
        </w:rPr>
        <w:t>or WT#2.3, the 5GS needs to support the tethered UE so that different devices can be connected to the UE.</w:t>
      </w:r>
    </w:p>
    <w:p w14:paraId="27F318A6" w14:textId="77777777" w:rsidR="00EB6106" w:rsidRPr="00927C1B" w:rsidRDefault="00EB6106" w:rsidP="00EB6106">
      <w:pPr>
        <w:pStyle w:val="1"/>
      </w:pPr>
      <w:r>
        <w:t>2</w:t>
      </w:r>
      <w:r w:rsidRPr="00927C1B">
        <w:t xml:space="preserve">. </w:t>
      </w:r>
      <w:r>
        <w:t>Text Proposal</w:t>
      </w:r>
    </w:p>
    <w:p w14:paraId="34056B40" w14:textId="757616D3" w:rsidR="00EB6106" w:rsidRPr="00813D73"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9A71A1">
        <w:rPr>
          <w:lang w:eastAsia="zh-CN"/>
        </w:rPr>
        <w:t xml:space="preserve"> 23.700-70</w:t>
      </w:r>
      <w:r w:rsidR="00D95565">
        <w:rPr>
          <w:lang w:eastAsia="zh-CN"/>
        </w:rPr>
        <w:t xml:space="preserve"> for </w:t>
      </w:r>
      <w:r w:rsidR="009A71A1">
        <w:rPr>
          <w:lang w:eastAsia="zh-CN"/>
        </w:rPr>
        <w:t>the FS_</w:t>
      </w:r>
      <w:r w:rsidR="00D95565">
        <w:rPr>
          <w:lang w:eastAsia="zh-CN"/>
        </w:rPr>
        <w:t>X</w:t>
      </w:r>
      <w:r w:rsidR="009A71A1">
        <w:rPr>
          <w:lang w:eastAsia="zh-CN"/>
        </w:rPr>
        <w:t>R</w:t>
      </w:r>
      <w:r w:rsidR="00D95565">
        <w:rPr>
          <w:lang w:eastAsia="zh-CN"/>
        </w:rPr>
        <w:t>M phase2</w:t>
      </w:r>
      <w:r>
        <w:rPr>
          <w:lang w:eastAsia="zh-CN"/>
        </w:rPr>
        <w:t>.</w:t>
      </w:r>
    </w:p>
    <w:p w14:paraId="4EF05303" w14:textId="3AD16F69"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A697656" w14:textId="77777777" w:rsidR="00D95565" w:rsidRPr="00D95565" w:rsidRDefault="00D95565" w:rsidP="00D95565">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2" w:name="_Toc122517538"/>
      <w:bookmarkStart w:id="3" w:name="_Toc117496316"/>
      <w:bookmarkStart w:id="4" w:name="_Toc113425889"/>
      <w:bookmarkStart w:id="5" w:name="_Toc104882741"/>
      <w:bookmarkStart w:id="6" w:name="_Toc101526051"/>
      <w:bookmarkStart w:id="7" w:name="_Toc97526899"/>
      <w:bookmarkEnd w:id="1"/>
      <w:r w:rsidRPr="00D95565">
        <w:rPr>
          <w:rFonts w:ascii="Arial" w:eastAsia="宋体" w:hAnsi="Arial"/>
          <w:color w:val="auto"/>
          <w:sz w:val="36"/>
          <w:lang w:eastAsia="en-US"/>
        </w:rPr>
        <w:t>4</w:t>
      </w:r>
      <w:r w:rsidRPr="00D95565">
        <w:rPr>
          <w:rFonts w:ascii="Arial" w:eastAsia="宋体" w:hAnsi="Arial"/>
          <w:color w:val="auto"/>
          <w:sz w:val="36"/>
          <w:lang w:eastAsia="en-US"/>
        </w:rPr>
        <w:tab/>
        <w:t>Architectural Assumptions and Requirements</w:t>
      </w:r>
      <w:bookmarkEnd w:id="2"/>
      <w:bookmarkEnd w:id="3"/>
      <w:bookmarkEnd w:id="4"/>
      <w:bookmarkEnd w:id="5"/>
      <w:bookmarkEnd w:id="6"/>
      <w:bookmarkEnd w:id="7"/>
    </w:p>
    <w:p w14:paraId="6AEDB142" w14:textId="77777777" w:rsidR="00D95565" w:rsidRPr="00D95565" w:rsidRDefault="00D95565" w:rsidP="00D95565">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8" w:name="_Toc122517539"/>
      <w:bookmarkStart w:id="9" w:name="_Toc117496317"/>
      <w:bookmarkStart w:id="10" w:name="_Toc113425890"/>
      <w:bookmarkStart w:id="11" w:name="_Toc104882742"/>
      <w:bookmarkStart w:id="12" w:name="_Toc101526052"/>
      <w:bookmarkStart w:id="13" w:name="_Toc97526900"/>
      <w:r w:rsidRPr="00D95565">
        <w:rPr>
          <w:rFonts w:ascii="Arial" w:eastAsia="宋体" w:hAnsi="Arial"/>
          <w:color w:val="auto"/>
          <w:sz w:val="32"/>
          <w:lang w:eastAsia="en-US"/>
        </w:rPr>
        <w:t>4.1</w:t>
      </w:r>
      <w:r w:rsidRPr="00D95565">
        <w:rPr>
          <w:rFonts w:ascii="Arial" w:eastAsia="宋体" w:hAnsi="Arial"/>
          <w:color w:val="auto"/>
          <w:sz w:val="32"/>
          <w:lang w:eastAsia="en-US"/>
        </w:rPr>
        <w:tab/>
        <w:t>Architectural Assumptions</w:t>
      </w:r>
      <w:bookmarkEnd w:id="8"/>
      <w:bookmarkEnd w:id="9"/>
      <w:bookmarkEnd w:id="10"/>
      <w:bookmarkEnd w:id="11"/>
      <w:bookmarkEnd w:id="12"/>
      <w:bookmarkEnd w:id="13"/>
    </w:p>
    <w:p w14:paraId="3959C829" w14:textId="29190413" w:rsidR="006F2BE0" w:rsidRDefault="006F2BE0" w:rsidP="006F2BE0">
      <w:pPr>
        <w:pStyle w:val="B1"/>
        <w:rPr>
          <w:ins w:id="14" w:author="Chunshan Xiong - CATT" w:date="2023-09-25T15:53:00Z"/>
          <w:color w:val="auto"/>
          <w:lang w:eastAsia="zh-CN"/>
        </w:rPr>
      </w:pPr>
      <w:ins w:id="15" w:author="Chunshan Xiong - CATT" w:date="2023-09-25T15:53:00Z">
        <w:r>
          <w:rPr>
            <w:lang w:eastAsia="zh-CN"/>
          </w:rPr>
          <w:t>-</w:t>
        </w:r>
        <w:r>
          <w:rPr>
            <w:lang w:eastAsia="zh-CN"/>
          </w:rPr>
          <w:tab/>
          <w:t>The architecture, framework</w:t>
        </w:r>
      </w:ins>
      <w:ins w:id="16" w:author="Chunshan Xiong - CATT-for XRM" w:date="2023-09-25T15:54:00Z">
        <w:r>
          <w:rPr>
            <w:lang w:eastAsia="zh-CN"/>
          </w:rPr>
          <w:t>,</w:t>
        </w:r>
      </w:ins>
      <w:ins w:id="17" w:author="Chunshan Xiong - CATT" w:date="2023-09-25T15:53:00Z">
        <w:del w:id="18" w:author="Chunshan Xiong - CATT-for XRM" w:date="2023-09-25T15:54:00Z">
          <w:r w:rsidDel="006F2BE0">
            <w:rPr>
              <w:lang w:eastAsia="zh-CN"/>
            </w:rPr>
            <w:delText xml:space="preserve"> and the </w:delText>
          </w:r>
        </w:del>
        <w:r>
          <w:rPr>
            <w:lang w:eastAsia="zh-CN"/>
          </w:rPr>
          <w:t>QoS model</w:t>
        </w:r>
      </w:ins>
      <w:ins w:id="19" w:author="Chunshan Xiong - CATT-for XRM" w:date="2023-09-25T16:04:00Z">
        <w:r w:rsidR="002D14EA">
          <w:rPr>
            <w:lang w:eastAsia="zh-CN"/>
          </w:rPr>
          <w:t xml:space="preserve">, </w:t>
        </w:r>
      </w:ins>
      <w:ins w:id="20" w:author="Chunshan Xiong - CATT-for XRM" w:date="2023-09-25T16:22:00Z">
        <w:r w:rsidR="00A60101">
          <w:rPr>
            <w:lang w:eastAsia="zh-CN"/>
          </w:rPr>
          <w:t>XRM</w:t>
        </w:r>
      </w:ins>
      <w:ins w:id="21" w:author="Chunshan Xiong - CATT-for XRM" w:date="2023-09-25T15:55:00Z">
        <w:r w:rsidR="00286EF5">
          <w:rPr>
            <w:lang w:eastAsia="zh-CN"/>
          </w:rPr>
          <w:t xml:space="preserve"> based Handling </w:t>
        </w:r>
      </w:ins>
      <w:ins w:id="22" w:author="Chunshan Xiong - CATT" w:date="2023-09-25T15:53:00Z">
        <w:r>
          <w:rPr>
            <w:lang w:eastAsia="zh-CN"/>
          </w:rPr>
          <w:t>as specified in TS 23.501 [2], TS 23.502 [3], and TS 23.503 [4] are regarded as the baseline for this study.</w:t>
        </w:r>
      </w:ins>
    </w:p>
    <w:p w14:paraId="4460AEC0" w14:textId="0FDBFF3A" w:rsidR="006F2BE0" w:rsidDel="006F2BE0" w:rsidRDefault="006F2BE0" w:rsidP="006F2BE0">
      <w:pPr>
        <w:pStyle w:val="NO"/>
        <w:rPr>
          <w:ins w:id="23" w:author="Chunshan Xiong - CATT" w:date="2023-09-25T15:53:00Z"/>
          <w:del w:id="24" w:author="Chunshan Xiong - CATT-for XRM" w:date="2023-09-25T15:54:00Z"/>
          <w:lang w:eastAsia="zh-CN"/>
        </w:rPr>
      </w:pPr>
      <w:ins w:id="25" w:author="Chunshan Xiong - CATT" w:date="2023-09-25T15:53:00Z">
        <w:del w:id="26" w:author="Chunshan Xiong - CATT-for XRM" w:date="2023-09-25T15:54:00Z">
          <w:r w:rsidDel="006F2BE0">
            <w:rPr>
              <w:lang w:eastAsia="zh-CN"/>
            </w:rPr>
            <w:delText>NOTE 1:</w:delText>
          </w:r>
          <w:r w:rsidDel="006F2BE0">
            <w:rPr>
              <w:lang w:eastAsia="zh-CN"/>
            </w:rPr>
            <w:tab/>
            <w:delText>The study focuses on using NR as access technology. Specific enhancements to other access types are not required to be studied in this TR (although not prohibited).</w:delText>
          </w:r>
        </w:del>
      </w:ins>
    </w:p>
    <w:p w14:paraId="4C1CDE21" w14:textId="77777777" w:rsidR="006F2BE0" w:rsidRDefault="006F2BE0" w:rsidP="006F2BE0">
      <w:pPr>
        <w:pStyle w:val="B1"/>
        <w:rPr>
          <w:ins w:id="27" w:author="Chunshan Xiong - CATT" w:date="2023-09-25T15:53:00Z"/>
          <w:lang w:eastAsia="zh-CN"/>
        </w:rPr>
      </w:pPr>
      <w:ins w:id="28" w:author="Chunshan Xiong - CATT" w:date="2023-09-25T15:53:00Z">
        <w:r>
          <w:rPr>
            <w:lang w:eastAsia="zh-CN"/>
          </w:rPr>
          <w:t>-</w:t>
        </w:r>
        <w:r>
          <w:rPr>
            <w:lang w:eastAsia="zh-CN"/>
          </w:rPr>
          <w:tab/>
          <w:t>The functional split in 5GS between UE, RAN and CN remains unchanged, i.e. packet classification of DL packets is performed in CN, and the packet classification of UL packets is performed in UE.</w:t>
        </w:r>
      </w:ins>
    </w:p>
    <w:p w14:paraId="0A8284CA" w14:textId="77777777" w:rsidR="006F2BE0" w:rsidRDefault="006F2BE0" w:rsidP="006F2BE0">
      <w:pPr>
        <w:pStyle w:val="B1"/>
        <w:rPr>
          <w:ins w:id="29" w:author="Chunshan Xiong - CATT" w:date="2023-09-25T15:53:00Z"/>
          <w:rFonts w:eastAsia="等线"/>
          <w:lang w:eastAsia="zh-CN"/>
        </w:rPr>
      </w:pPr>
      <w:ins w:id="30" w:author="Chunshan Xiong - CATT" w:date="2023-09-25T15:53:00Z">
        <w:r>
          <w:rPr>
            <w:lang w:eastAsia="zh-CN"/>
          </w:rPr>
          <w:t>-</w:t>
        </w:r>
        <w:r>
          <w:rPr>
            <w:lang w:eastAsia="zh-CN"/>
          </w:rPr>
          <w:tab/>
          <w:t>XRM services are assumed to use the IP PDU session types (however other PDU types are not excluded).</w:t>
        </w:r>
      </w:ins>
    </w:p>
    <w:p w14:paraId="4C2CE2F8" w14:textId="77777777" w:rsidR="006F2BE0" w:rsidRDefault="006F2BE0" w:rsidP="006F2BE0">
      <w:pPr>
        <w:pStyle w:val="B1"/>
        <w:rPr>
          <w:ins w:id="31" w:author="Chunshan Xiong - CATT" w:date="2023-09-25T15:53:00Z"/>
          <w:rFonts w:eastAsia="等线"/>
          <w:lang w:eastAsia="zh-CN"/>
        </w:rPr>
      </w:pPr>
      <w:ins w:id="32" w:author="Chunshan Xiong - CATT" w:date="2023-09-25T15:53:00Z">
        <w:r>
          <w:rPr>
            <w:lang w:eastAsia="zh-CN"/>
          </w:rPr>
          <w:t>-</w:t>
        </w:r>
        <w:r>
          <w:rPr>
            <w:lang w:eastAsia="zh-CN"/>
          </w:rPr>
          <w:tab/>
          <w:t>This study assumes that the UE may be able to use different PDU Sessions for different XRM services. This study also assumes that the UE uses a single PDU Session for a single XRM service i.e. all data traffic for this XRM service is only carried over this PDU Session.</w:t>
        </w:r>
      </w:ins>
    </w:p>
    <w:p w14:paraId="710C16A9" w14:textId="01FFF0AE" w:rsidR="006F2BE0" w:rsidRDefault="006F2BE0" w:rsidP="006F2BE0">
      <w:pPr>
        <w:pStyle w:val="NO"/>
        <w:rPr>
          <w:ins w:id="33" w:author="Chunshan Xiong - CATT" w:date="2023-09-25T15:53:00Z"/>
          <w:rFonts w:eastAsia="等线"/>
          <w:lang w:eastAsia="en-GB"/>
        </w:rPr>
      </w:pPr>
      <w:ins w:id="34" w:author="Chunshan Xiong - CATT" w:date="2023-09-25T15:53:00Z">
        <w:r>
          <w:rPr>
            <w:rFonts w:eastAsia="等线"/>
          </w:rPr>
          <w:t>NOTE </w:t>
        </w:r>
        <w:del w:id="35" w:author="Chunshan Xiong - CATT-for XRM" w:date="2023-09-25T15:55:00Z">
          <w:r w:rsidDel="00286EF5">
            <w:rPr>
              <w:rFonts w:eastAsia="等线"/>
              <w:lang w:eastAsia="zh-CN"/>
            </w:rPr>
            <w:delText>2</w:delText>
          </w:r>
        </w:del>
      </w:ins>
      <w:ins w:id="36" w:author="Chunshan Xiong - CATT-for XRM" w:date="2023-09-25T15:55:00Z">
        <w:r w:rsidR="00286EF5">
          <w:rPr>
            <w:rFonts w:eastAsia="等线"/>
            <w:lang w:eastAsia="zh-CN"/>
          </w:rPr>
          <w:t>1</w:t>
        </w:r>
      </w:ins>
      <w:ins w:id="37" w:author="Chunshan Xiong - CATT" w:date="2023-09-25T15:53:00Z">
        <w:r>
          <w:rPr>
            <w:rFonts w:eastAsia="等线"/>
          </w:rPr>
          <w:t>:</w:t>
        </w:r>
        <w:r>
          <w:rPr>
            <w:rFonts w:eastAsia="等线"/>
          </w:rPr>
          <w:tab/>
          <w:t>The above assumption imposes no restriction on deployments.</w:t>
        </w:r>
      </w:ins>
    </w:p>
    <w:p w14:paraId="77CE580A" w14:textId="77777777" w:rsidR="006F2BE0" w:rsidRDefault="006F2BE0" w:rsidP="006F2BE0">
      <w:pPr>
        <w:pStyle w:val="B1"/>
        <w:rPr>
          <w:ins w:id="38" w:author="Chunshan Xiong - CATT" w:date="2023-09-25T15:53:00Z"/>
          <w:rFonts w:eastAsia="Times New Roman"/>
          <w:lang w:eastAsia="zh-CN"/>
        </w:rPr>
      </w:pPr>
      <w:ins w:id="39" w:author="Chunshan Xiong - CATT" w:date="2023-09-25T15:53:00Z">
        <w:r>
          <w:rPr>
            <w:lang w:eastAsia="zh-CN"/>
          </w:rPr>
          <w:t>-</w:t>
        </w:r>
        <w:r>
          <w:rPr>
            <w:lang w:eastAsia="zh-CN"/>
          </w:rPr>
          <w:tab/>
          <w:t>XRM services shall be able to coexist within a PLMN or SNPN with existing services simultaneously</w:t>
        </w:r>
      </w:ins>
    </w:p>
    <w:p w14:paraId="42146135" w14:textId="77777777" w:rsidR="006F2BE0" w:rsidRDefault="006F2BE0" w:rsidP="006F2BE0">
      <w:pPr>
        <w:pStyle w:val="B1"/>
        <w:rPr>
          <w:ins w:id="40" w:author="Chunshan Xiong - CATT" w:date="2023-09-25T15:53:00Z"/>
          <w:lang w:eastAsia="zh-CN"/>
        </w:rPr>
      </w:pPr>
      <w:ins w:id="41" w:author="Chunshan Xiong - CATT" w:date="2023-09-25T15:53:00Z">
        <w:r>
          <w:rPr>
            <w:lang w:eastAsia="zh-CN"/>
          </w:rPr>
          <w:t>-</w:t>
        </w:r>
        <w:r>
          <w:rPr>
            <w:lang w:eastAsia="zh-CN"/>
          </w:rPr>
          <w:tab/>
          <w:t>XRM services can be between client-server (i.e. UE - application server) and/or peer-to-peer (i.e. between two UEs routed via the 5G CN).</w:t>
        </w:r>
      </w:ins>
    </w:p>
    <w:p w14:paraId="22E2058C" w14:textId="4E56828E" w:rsidR="006F2BE0" w:rsidRDefault="006F2BE0" w:rsidP="006F2BE0">
      <w:pPr>
        <w:pStyle w:val="B1"/>
        <w:rPr>
          <w:ins w:id="42" w:author="Chunshan Xiong - CATT" w:date="2023-09-25T15:53:00Z"/>
          <w:rFonts w:eastAsia="等线"/>
          <w:lang w:eastAsia="zh-CN"/>
        </w:rPr>
      </w:pPr>
      <w:ins w:id="43" w:author="Chunshan Xiong - CATT" w:date="2023-09-25T15:53:00Z">
        <w:r>
          <w:rPr>
            <w:lang w:eastAsia="zh-CN"/>
          </w:rPr>
          <w:t>-</w:t>
        </w:r>
        <w:r>
          <w:rPr>
            <w:lang w:eastAsia="zh-CN"/>
          </w:rPr>
          <w:tab/>
          <w:t xml:space="preserve">Architecture enhancements should support </w:t>
        </w:r>
      </w:ins>
      <w:ins w:id="44" w:author="Chunshan Xiong - CATT-for XRM" w:date="2023-09-25T15:55:00Z">
        <w:r w:rsidR="00286EF5">
          <w:rPr>
            <w:lang w:eastAsia="zh-CN"/>
          </w:rPr>
          <w:t xml:space="preserve">new </w:t>
        </w:r>
      </w:ins>
      <w:ins w:id="45" w:author="Chunshan Xiong - CATT" w:date="2023-09-25T15:53:00Z">
        <w:r>
          <w:rPr>
            <w:lang w:eastAsia="zh-CN"/>
          </w:rPr>
          <w:t xml:space="preserve">XRM applications and </w:t>
        </w:r>
        <w:del w:id="46" w:author="Chunshan Xiong - CATT-for XRM" w:date="2023-09-25T15:55:00Z">
          <w:r w:rsidDel="00286EF5">
            <w:rPr>
              <w:lang w:eastAsia="zh-CN"/>
            </w:rPr>
            <w:delText>its</w:delText>
          </w:r>
        </w:del>
      </w:ins>
      <w:ins w:id="47" w:author="Chunshan Xiong - CATT-for XRM" w:date="2023-09-25T15:55:00Z">
        <w:r w:rsidR="00286EF5">
          <w:rPr>
            <w:lang w:eastAsia="zh-CN"/>
          </w:rPr>
          <w:t>new</w:t>
        </w:r>
      </w:ins>
      <w:ins w:id="48" w:author="Chunshan Xiong - CATT" w:date="2023-09-25T15:53:00Z">
        <w:r>
          <w:rPr>
            <w:lang w:eastAsia="zh-CN"/>
          </w:rPr>
          <w:t xml:space="preserve"> traffic characteristics</w:t>
        </w:r>
      </w:ins>
      <w:ins w:id="49" w:author="Chunshan Xiong - CATT-for XRM" w:date="2023-09-25T15:56:00Z">
        <w:r w:rsidR="00286EF5">
          <w:rPr>
            <w:lang w:eastAsia="zh-CN"/>
          </w:rPr>
          <w:t xml:space="preserve"> </w:t>
        </w:r>
        <w:r w:rsidR="00286EF5">
          <w:rPr>
            <w:rFonts w:eastAsia="Times New Roman"/>
            <w:color w:val="auto"/>
            <w:lang w:eastAsia="zh-CN"/>
          </w:rPr>
          <w:t>based on the traffic characteristics having been defined in TS23.501[2]</w:t>
        </w:r>
        <w:r w:rsidR="00286EF5" w:rsidRPr="00D95565">
          <w:rPr>
            <w:rFonts w:eastAsia="Times New Roman"/>
            <w:color w:val="auto"/>
            <w:lang w:eastAsia="zh-CN"/>
          </w:rPr>
          <w:t>.</w:t>
        </w:r>
      </w:ins>
      <w:ins w:id="50" w:author="Chunshan Xiong - CATT" w:date="2023-09-25T15:53:00Z">
        <w:del w:id="51" w:author="Chunshan Xiong - CATT-for XRM" w:date="2023-09-25T15:56:00Z">
          <w:r w:rsidDel="00286EF5">
            <w:rPr>
              <w:lang w:eastAsia="zh-CN"/>
            </w:rPr>
            <w:delText xml:space="preserve"> However, specific media codec mechanisms are not in the scope of this study. Interested readers may check TR 26.926 [</w:delText>
          </w:r>
          <w:r w:rsidDel="00286EF5">
            <w:rPr>
              <w:rFonts w:eastAsia="等线"/>
              <w:lang w:eastAsia="zh-CN"/>
            </w:rPr>
            <w:delText>27</w:delText>
          </w:r>
          <w:r w:rsidDel="00286EF5">
            <w:rPr>
              <w:lang w:eastAsia="zh-CN"/>
            </w:rPr>
            <w:delText>] for related mechanisms.</w:delText>
          </w:r>
        </w:del>
      </w:ins>
    </w:p>
    <w:p w14:paraId="53FB96C9" w14:textId="77777777" w:rsidR="006F2BE0" w:rsidRDefault="006F2BE0" w:rsidP="006F2BE0">
      <w:pPr>
        <w:pStyle w:val="B1"/>
        <w:rPr>
          <w:ins w:id="52" w:author="Chunshan Xiong - CATT" w:date="2023-09-25T15:53:00Z"/>
          <w:rFonts w:eastAsia="等线"/>
          <w:lang w:eastAsia="zh-CN"/>
        </w:rPr>
      </w:pPr>
      <w:ins w:id="53" w:author="Chunshan Xiong - CATT" w:date="2023-09-25T15:53:00Z">
        <w:r>
          <w:rPr>
            <w:rFonts w:eastAsia="等线"/>
            <w:lang w:eastAsia="zh-CN"/>
          </w:rPr>
          <w:t>-</w:t>
        </w:r>
        <w:r>
          <w:rPr>
            <w:rFonts w:eastAsia="等线"/>
            <w:lang w:eastAsia="zh-CN"/>
          </w:rPr>
          <w:tab/>
          <w:t>The traffic characteristics can vary for different media applications, and application is aware of this.</w:t>
        </w:r>
      </w:ins>
    </w:p>
    <w:p w14:paraId="75D48F6F" w14:textId="79E74564" w:rsidR="006F2BE0" w:rsidRDefault="006F2BE0" w:rsidP="006F2BE0">
      <w:pPr>
        <w:pStyle w:val="B1"/>
        <w:rPr>
          <w:ins w:id="54" w:author="Chunshan Xiong - CATT" w:date="2023-09-25T15:53:00Z"/>
          <w:rFonts w:eastAsia="Times New Roman"/>
          <w:lang w:eastAsia="zh-CN"/>
        </w:rPr>
      </w:pPr>
      <w:ins w:id="55" w:author="Chunshan Xiong - CATT" w:date="2023-09-25T15:53:00Z">
        <w:r>
          <w:rPr>
            <w:lang w:eastAsia="zh-CN"/>
          </w:rPr>
          <w:lastRenderedPageBreak/>
          <w:t>-</w:t>
        </w:r>
        <w:r>
          <w:rPr>
            <w:lang w:eastAsia="zh-CN"/>
          </w:rPr>
          <w:tab/>
          <w:t xml:space="preserve">XR and media application data may be </w:t>
        </w:r>
      </w:ins>
      <w:ins w:id="56" w:author="Chunshan Xiong - CATT-for XRM" w:date="2023-09-25T15:56:00Z">
        <w:r w:rsidR="00286EF5">
          <w:rPr>
            <w:lang w:eastAsia="zh-CN"/>
          </w:rPr>
          <w:t xml:space="preserve">fully or partially </w:t>
        </w:r>
      </w:ins>
      <w:ins w:id="57" w:author="Chunshan Xiong - CATT" w:date="2023-09-25T15:53:00Z">
        <w:r>
          <w:rPr>
            <w:lang w:eastAsia="zh-CN"/>
          </w:rPr>
          <w:t>encrypted by the client and/or server in some cases and unencrypted in other cases.</w:t>
        </w:r>
      </w:ins>
    </w:p>
    <w:p w14:paraId="768F7D2C" w14:textId="119930EF" w:rsidR="006F2BE0" w:rsidRDefault="006F2BE0" w:rsidP="006F2BE0">
      <w:pPr>
        <w:pStyle w:val="NO"/>
        <w:rPr>
          <w:ins w:id="58" w:author="Chunshan Xiong - CATT" w:date="2023-09-25T15:53:00Z"/>
          <w:rFonts w:eastAsia="等线"/>
          <w:lang w:eastAsia="zh-CN"/>
        </w:rPr>
      </w:pPr>
      <w:ins w:id="59" w:author="Chunshan Xiong - CATT" w:date="2023-09-25T15:53:00Z">
        <w:r>
          <w:t>NOTE </w:t>
        </w:r>
      </w:ins>
      <w:ins w:id="60" w:author="Chunshan Xiong - CATT-for XRM" w:date="2023-09-25T16:01:00Z">
        <w:r w:rsidR="00286EF5">
          <w:rPr>
            <w:rFonts w:eastAsia="等线"/>
            <w:lang w:eastAsia="zh-CN"/>
          </w:rPr>
          <w:t>2</w:t>
        </w:r>
      </w:ins>
      <w:ins w:id="61" w:author="Chunshan Xiong - CATT" w:date="2023-09-25T15:53:00Z">
        <w:del w:id="62" w:author="Chunshan Xiong - CATT-for XRM" w:date="2023-09-25T16:01:00Z">
          <w:r w:rsidDel="00286EF5">
            <w:rPr>
              <w:rFonts w:eastAsia="等线"/>
              <w:lang w:eastAsia="zh-CN"/>
            </w:rPr>
            <w:delText>3</w:delText>
          </w:r>
        </w:del>
        <w:r>
          <w:t>:</w:t>
        </w:r>
        <w:r>
          <w:tab/>
          <w:t xml:space="preserve">It is assumed that the </w:t>
        </w:r>
        <w:del w:id="63" w:author="Chunshan Xiong - CATT-for XRM" w:date="2023-09-25T15:57:00Z">
          <w:r w:rsidDel="00286EF5">
            <w:delText>some</w:delText>
          </w:r>
        </w:del>
      </w:ins>
      <w:ins w:id="64" w:author="Chunshan Xiong - CATT-for XRM" w:date="2023-09-25T15:57:00Z">
        <w:r w:rsidR="00286EF5">
          <w:t>whole</w:t>
        </w:r>
      </w:ins>
      <w:ins w:id="65" w:author="Chunshan Xiong - CATT" w:date="2023-09-25T15:53:00Z">
        <w:r>
          <w:t xml:space="preserve"> header information </w:t>
        </w:r>
      </w:ins>
      <w:ins w:id="66" w:author="Chunshan Xiong - CATT-for XRM" w:date="2023-09-25T15:57:00Z">
        <w:r w:rsidR="00286EF5">
          <w:t>is encrypted in the fully en</w:t>
        </w:r>
      </w:ins>
      <w:ins w:id="67" w:author="Chunshan Xiong - CATT-for XRM" w:date="2023-09-25T16:00:00Z">
        <w:r w:rsidR="00286EF5">
          <w:t>c</w:t>
        </w:r>
      </w:ins>
      <w:ins w:id="68" w:author="Chunshan Xiong - CATT-for XRM" w:date="2023-09-25T15:57:00Z">
        <w:r w:rsidR="00286EF5">
          <w:t>ryp</w:t>
        </w:r>
      </w:ins>
      <w:ins w:id="69" w:author="Chunshan Xiong - CATT-for XRM" w:date="2023-09-25T16:00:00Z">
        <w:r w:rsidR="00286EF5">
          <w:t>t</w:t>
        </w:r>
      </w:ins>
      <w:ins w:id="70" w:author="Chunshan Xiong - CATT-for XRM" w:date="2023-09-25T15:57:00Z">
        <w:r w:rsidR="00286EF5">
          <w:t>ed traffic. And part of the hea</w:t>
        </w:r>
      </w:ins>
      <w:ins w:id="71" w:author="Chunshan Xiong - CATT-for XRM" w:date="2023-09-25T15:58:00Z">
        <w:r w:rsidR="00286EF5">
          <w:t>der information is encrypted in the partially encrypted traffic.</w:t>
        </w:r>
      </w:ins>
      <w:ins w:id="72" w:author="Chunshan Xiong - CATT" w:date="2023-09-25T15:53:00Z">
        <w:del w:id="73" w:author="Chunshan Xiong - CATT-for XRM" w:date="2023-09-25T15:58:00Z">
          <w:r w:rsidDel="00286EF5">
            <w:delText>necessary for the identification of PDUs is not encrypted.</w:delText>
          </w:r>
        </w:del>
      </w:ins>
    </w:p>
    <w:p w14:paraId="79C1F7E4" w14:textId="59BF3F2B" w:rsidR="006F2BE0" w:rsidRDefault="006F2BE0" w:rsidP="006F2BE0">
      <w:pPr>
        <w:pStyle w:val="B1"/>
        <w:rPr>
          <w:ins w:id="74" w:author="Chunshan Xiong - CATT" w:date="2023-09-25T15:53:00Z"/>
          <w:rFonts w:eastAsia="等线"/>
          <w:lang w:eastAsia="zh-CN"/>
        </w:rPr>
      </w:pPr>
      <w:ins w:id="75" w:author="Chunshan Xiong - CATT" w:date="2023-09-25T15:53:00Z">
        <w:r>
          <w:rPr>
            <w:rFonts w:eastAsia="等线"/>
            <w:lang w:eastAsia="zh-CN"/>
          </w:rPr>
          <w:t>-</w:t>
        </w:r>
        <w:r>
          <w:rPr>
            <w:rFonts w:eastAsia="等线"/>
            <w:lang w:eastAsia="zh-CN"/>
          </w:rPr>
          <w:tab/>
        </w:r>
        <w:r>
          <w:rPr>
            <w:lang w:eastAsia="zh-CN"/>
          </w:rPr>
          <w:t>For downlink</w:t>
        </w:r>
      </w:ins>
      <w:ins w:id="76" w:author="Chunshan Xiong - CATT-for XRM" w:date="2023-09-25T16:01:00Z">
        <w:r w:rsidR="00286EF5">
          <w:rPr>
            <w:lang w:eastAsia="zh-CN"/>
          </w:rPr>
          <w:t xml:space="preserve"> and or upl</w:t>
        </w:r>
      </w:ins>
      <w:ins w:id="77" w:author="Chunshan Xiong - CATT-for XRM" w:date="2023-09-25T16:02:00Z">
        <w:r w:rsidR="00286EF5">
          <w:rPr>
            <w:lang w:eastAsia="zh-CN"/>
          </w:rPr>
          <w:t>ink</w:t>
        </w:r>
      </w:ins>
      <w:ins w:id="78" w:author="Chunshan Xiong - CATT" w:date="2023-09-25T15:53:00Z">
        <w:r>
          <w:rPr>
            <w:lang w:eastAsia="zh-CN"/>
          </w:rPr>
          <w:t xml:space="preserve"> traffic the 5GS may be able to determine whether 5GS may discard or should not discard the remaining PDUs that follow a lost PDU of that same PDU Set.</w:t>
        </w:r>
      </w:ins>
    </w:p>
    <w:p w14:paraId="214FF039" w14:textId="3CF6F0C7" w:rsidR="006F2BE0" w:rsidRDefault="006F2BE0" w:rsidP="006F2BE0">
      <w:pPr>
        <w:pStyle w:val="NO"/>
        <w:rPr>
          <w:ins w:id="79" w:author="Chunshan Xiong - CATT" w:date="2023-09-25T15:53:00Z"/>
          <w:rFonts w:eastAsia="Times New Roman"/>
          <w:lang w:eastAsia="en-GB"/>
        </w:rPr>
      </w:pPr>
      <w:ins w:id="80" w:author="Chunshan Xiong - CATT" w:date="2023-09-25T15:53:00Z">
        <w:r>
          <w:t>NOTE </w:t>
        </w:r>
      </w:ins>
      <w:ins w:id="81" w:author="Chunshan Xiong - CATT-for XRM" w:date="2023-09-25T16:01:00Z">
        <w:r w:rsidR="00286EF5">
          <w:rPr>
            <w:rFonts w:eastAsia="等线"/>
            <w:lang w:eastAsia="zh-CN"/>
          </w:rPr>
          <w:t>3</w:t>
        </w:r>
      </w:ins>
      <w:ins w:id="82" w:author="Chunshan Xiong - CATT" w:date="2023-09-25T15:53:00Z">
        <w:del w:id="83" w:author="Chunshan Xiong - CATT-for XRM" w:date="2023-09-25T16:01:00Z">
          <w:r w:rsidDel="00286EF5">
            <w:rPr>
              <w:rFonts w:eastAsia="等线"/>
              <w:lang w:eastAsia="zh-CN"/>
            </w:rPr>
            <w:delText>4</w:delText>
          </w:r>
        </w:del>
        <w:r>
          <w:t>:</w:t>
        </w:r>
        <w:r>
          <w:tab/>
          <w:t>How 5GS obtains the information needed to determine whether it can discard or not the remaining PDUs that follow a lost PDU of that same PDU Set is solution specific.</w:t>
        </w:r>
      </w:ins>
    </w:p>
    <w:p w14:paraId="4B9FE5F2" w14:textId="2ED0EE99" w:rsidR="00286EF5" w:rsidRPr="00D95565" w:rsidRDefault="00286EF5" w:rsidP="00286EF5">
      <w:pPr>
        <w:ind w:left="568" w:hanging="284"/>
        <w:textAlignment w:val="auto"/>
        <w:rPr>
          <w:ins w:id="84" w:author="Chunshan Xiong - CATT-for XRM" w:date="2023-09-25T15:59:00Z"/>
          <w:rFonts w:eastAsia="Times New Roman"/>
          <w:color w:val="auto"/>
          <w:lang w:eastAsia="zh-CN"/>
        </w:rPr>
      </w:pPr>
      <w:ins w:id="85" w:author="Chunshan Xiong - CATT-for XRM" w:date="2023-09-25T15:59:00Z">
        <w:r w:rsidRPr="00D95565">
          <w:rPr>
            <w:rFonts w:eastAsia="Times New Roman"/>
            <w:color w:val="auto"/>
            <w:lang w:eastAsia="zh-CN"/>
          </w:rPr>
          <w:t>-</w:t>
        </w:r>
        <w:r w:rsidRPr="00D95565">
          <w:rPr>
            <w:rFonts w:eastAsia="Times New Roman"/>
            <w:color w:val="auto"/>
            <w:lang w:eastAsia="zh-CN"/>
          </w:rPr>
          <w:tab/>
          <w:t>The 5G</w:t>
        </w:r>
        <w:r>
          <w:rPr>
            <w:rFonts w:eastAsia="Times New Roman"/>
            <w:color w:val="auto"/>
            <w:lang w:eastAsia="zh-CN"/>
          </w:rPr>
          <w:t>S</w:t>
        </w:r>
        <w:r w:rsidRPr="00D95565">
          <w:rPr>
            <w:rFonts w:eastAsia="Times New Roman"/>
            <w:color w:val="auto"/>
            <w:lang w:eastAsia="zh-CN"/>
          </w:rPr>
          <w:t xml:space="preserve"> </w:t>
        </w:r>
        <w:r>
          <w:rPr>
            <w:rFonts w:eastAsia="Times New Roman"/>
            <w:color w:val="auto"/>
            <w:lang w:eastAsia="zh-CN"/>
          </w:rPr>
          <w:t>may support device</w:t>
        </w:r>
      </w:ins>
      <w:ins w:id="86" w:author="Chunshan Xiong - CATT-for XRM" w:date="2023-09-25T16:00:00Z">
        <w:r>
          <w:rPr>
            <w:rFonts w:eastAsia="Times New Roman"/>
            <w:color w:val="auto"/>
            <w:lang w:eastAsia="zh-CN"/>
          </w:rPr>
          <w:t>(</w:t>
        </w:r>
      </w:ins>
      <w:ins w:id="87" w:author="Chunshan Xiong - CATT-for XRM" w:date="2023-09-25T15:59:00Z">
        <w:r>
          <w:rPr>
            <w:rFonts w:eastAsia="Times New Roman"/>
            <w:color w:val="auto"/>
            <w:lang w:eastAsia="zh-CN"/>
          </w:rPr>
          <w:t>s</w:t>
        </w:r>
      </w:ins>
      <w:ins w:id="88" w:author="Chunshan Xiong - CATT-for XRM" w:date="2023-09-25T16:00:00Z">
        <w:r>
          <w:rPr>
            <w:rFonts w:eastAsia="Times New Roman"/>
            <w:color w:val="auto"/>
            <w:lang w:eastAsia="zh-CN"/>
          </w:rPr>
          <w:t>)</w:t>
        </w:r>
      </w:ins>
      <w:ins w:id="89" w:author="Chunshan Xiong - CATT-for XRM" w:date="2023-09-25T15:59:00Z">
        <w:r>
          <w:rPr>
            <w:rFonts w:eastAsia="Times New Roman"/>
            <w:color w:val="auto"/>
            <w:lang w:eastAsia="zh-CN"/>
          </w:rPr>
          <w:t xml:space="preserve"> behind the UE.</w:t>
        </w:r>
      </w:ins>
    </w:p>
    <w:p w14:paraId="3401FF95" w14:textId="785891C0" w:rsidR="006F2BE0" w:rsidRDefault="00286EF5" w:rsidP="00D95565">
      <w:pPr>
        <w:keepLines/>
        <w:ind w:left="1135" w:hanging="851"/>
        <w:textAlignment w:val="auto"/>
        <w:rPr>
          <w:rFonts w:eastAsia="等线"/>
          <w:color w:val="auto"/>
          <w:lang w:eastAsia="en-GB"/>
        </w:rPr>
      </w:pPr>
      <w:ins w:id="90" w:author="Chunshan Xiong - CATT-for XRM" w:date="2023-09-25T15:59:00Z">
        <w:r w:rsidRPr="00D95565">
          <w:rPr>
            <w:rFonts w:eastAsia="等线"/>
            <w:color w:val="auto"/>
            <w:lang w:eastAsia="en-GB"/>
          </w:rPr>
          <w:t>NOTE </w:t>
        </w:r>
      </w:ins>
      <w:ins w:id="91" w:author="Chunshan Xiong - CATT-for XRM" w:date="2023-09-25T16:02:00Z">
        <w:r>
          <w:rPr>
            <w:rFonts w:eastAsia="等线"/>
            <w:color w:val="auto"/>
            <w:lang w:eastAsia="zh-CN"/>
          </w:rPr>
          <w:t>4</w:t>
        </w:r>
      </w:ins>
      <w:ins w:id="92" w:author="Chunshan Xiong - CATT-for XRM" w:date="2023-09-25T15:59:00Z">
        <w:r w:rsidRPr="00D95565">
          <w:rPr>
            <w:rFonts w:eastAsia="等线"/>
            <w:color w:val="auto"/>
            <w:lang w:eastAsia="en-GB"/>
          </w:rPr>
          <w:t>:</w:t>
        </w:r>
        <w:r w:rsidRPr="00D95565">
          <w:rPr>
            <w:rFonts w:eastAsia="等线"/>
            <w:color w:val="auto"/>
            <w:lang w:eastAsia="en-GB"/>
          </w:rPr>
          <w:tab/>
          <w:t xml:space="preserve">The </w:t>
        </w:r>
        <w:r>
          <w:rPr>
            <w:rFonts w:eastAsia="等线"/>
            <w:color w:val="auto"/>
            <w:lang w:eastAsia="en-GB"/>
          </w:rPr>
          <w:t>device can support XRM application or support non-XRM application.</w:t>
        </w:r>
      </w:ins>
    </w:p>
    <w:p w14:paraId="77FAD74A" w14:textId="77777777" w:rsidR="00286EF5" w:rsidRDefault="00286EF5" w:rsidP="00D95565">
      <w:pPr>
        <w:keepLines/>
        <w:ind w:left="1135" w:hanging="851"/>
        <w:textAlignment w:val="auto"/>
        <w:rPr>
          <w:rFonts w:eastAsia="Times New Roman"/>
          <w:color w:val="auto"/>
          <w:lang w:eastAsia="en-GB"/>
        </w:rPr>
      </w:pPr>
    </w:p>
    <w:p w14:paraId="29A5701A" w14:textId="096AE085" w:rsidR="00D95565" w:rsidRPr="0042466D" w:rsidRDefault="00D95565" w:rsidP="00D955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p w14:paraId="15E668AF" w14:textId="77777777" w:rsidR="00EB6106" w:rsidRPr="00D95565" w:rsidRDefault="00EB6106" w:rsidP="001C4B93">
      <w:pPr>
        <w:rPr>
          <w:lang w:val="en-US" w:eastAsia="zh-CN"/>
        </w:rPr>
      </w:pP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2E4C1" w14:textId="77777777" w:rsidR="00B214B5" w:rsidRDefault="00B214B5">
      <w:r>
        <w:separator/>
      </w:r>
    </w:p>
  </w:endnote>
  <w:endnote w:type="continuationSeparator" w:id="0">
    <w:p w14:paraId="00648FD1" w14:textId="77777777" w:rsidR="00B214B5" w:rsidRDefault="00B2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75362" w14:textId="77777777" w:rsidR="00B214B5" w:rsidRDefault="00B214B5">
      <w:r>
        <w:separator/>
      </w:r>
    </w:p>
  </w:footnote>
  <w:footnote w:type="continuationSeparator" w:id="0">
    <w:p w14:paraId="136725CE" w14:textId="77777777" w:rsidR="00B214B5" w:rsidRDefault="00B21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Chunshan Xiong - CATT-for XRM">
    <w15:presenceInfo w15:providerId="None" w15:userId="Chunshan Xiong - CATT-for X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86EF5"/>
    <w:rsid w:val="002944FD"/>
    <w:rsid w:val="002C04BF"/>
    <w:rsid w:val="002C15A7"/>
    <w:rsid w:val="002C1C50"/>
    <w:rsid w:val="002C7607"/>
    <w:rsid w:val="002D14EA"/>
    <w:rsid w:val="002D1F00"/>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93B3F"/>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5F720C"/>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A71A1"/>
    <w:rsid w:val="009B1936"/>
    <w:rsid w:val="009B1A8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14B5"/>
    <w:rsid w:val="00B2743D"/>
    <w:rsid w:val="00B3015C"/>
    <w:rsid w:val="00B31093"/>
    <w:rsid w:val="00B344D8"/>
    <w:rsid w:val="00B37AD5"/>
    <w:rsid w:val="00B567D1"/>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A1D5F"/>
    <w:rsid w:val="00CB0647"/>
    <w:rsid w:val="00CB0F3C"/>
    <w:rsid w:val="00CB4236"/>
    <w:rsid w:val="00CC0129"/>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263B"/>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2CE9D-0BC1-49E8-85D7-063009C96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638</Words>
  <Characters>3193</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3791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CATT-for-XRM</cp:lastModifiedBy>
  <cp:revision>14</cp:revision>
  <cp:lastPrinted>2000-02-29T11:31:00Z</cp:lastPrinted>
  <dcterms:created xsi:type="dcterms:W3CDTF">2022-01-26T09:53:00Z</dcterms:created>
  <dcterms:modified xsi:type="dcterms:W3CDTF">2023-09-29T15:19:00Z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94b9c3b811bc61db7aeeb7b293e5cef52a0d91fe18dc3f26c308436d12a2dc8a</vt:lpwstr>
  </property>
</Properties>
</file>